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0E3D5E2B" w:rsidR="00535962" w:rsidRPr="00F7167E" w:rsidRDefault="0053146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79EE9AC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42E42AFE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F9204E">
                                      <w:rPr>
                                        <w:rStyle w:val="Style2"/>
                                      </w:rPr>
                                      <w:t>CCC-CP-</w:t>
                                    </w:r>
                                    <w:r w:rsidR="00BF168E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DA63C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8253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DA63C7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</w:p>
                                  <w:p w14:paraId="4F6C1477" w14:textId="77777777" w:rsidR="001466B0" w:rsidRPr="00535962" w:rsidRDefault="00182531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6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42E42AFE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F9204E">
                                <w:rPr>
                                  <w:rStyle w:val="Style2"/>
                                </w:rPr>
                                <w:t>CCC-CP-</w:t>
                              </w:r>
                              <w:r w:rsidR="00BF168E">
                                <w:rPr>
                                  <w:rStyle w:val="Style2"/>
                                </w:rPr>
                                <w:t>202</w:t>
                              </w:r>
                              <w:r w:rsidR="00DA63C7">
                                <w:rPr>
                                  <w:rStyle w:val="Style2"/>
                                </w:rPr>
                                <w:t>5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182531">
                                <w:rPr>
                                  <w:rStyle w:val="Style2"/>
                                </w:rPr>
                                <w:t>2</w:t>
                              </w:r>
                              <w:r w:rsidR="00DA63C7">
                                <w:rPr>
                                  <w:rStyle w:val="Style2"/>
                                </w:rPr>
                                <w:t>0</w:t>
                              </w:r>
                            </w:p>
                            <w:p w14:paraId="4F6C1477" w14:textId="77777777" w:rsidR="001466B0" w:rsidRPr="00535962" w:rsidRDefault="00182531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06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63524E9E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BF86" id="Text Box 12" o:spid="_x0000_s1031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BuypZZ3QAAAAoBAAAPAAAAZHJzL2Rvd25yZXYueG1sTI/LTsMwEEX3&#10;SPyDNUjsqE2hbRriVAjEFkR5SOym8TSJiMdR7Dbh75muYDm6V3fOKTaT79SRhtgGtnA9M6CIq+Ba&#10;ri28vz1dZaBiQnbYBSYLPxRhU56fFZi7MPIrHbepVjLCMUcLTUp9rnWsGvIYZ6EnlmwfBo9JzqHW&#10;bsBRxn2n58YstceW5UODPT00VH1vD97Cx/P+6/PWvNSPftGPYTKa/Vpbe3kx3d+BSjSlvzKc8AUd&#10;SmHahQO7qDoLy/XNSqoW5gtxOhWMWYnMTqIsA10W+r9C+QsAAP//AwBQSwECLQAUAAYACAAAACEA&#10;toM4kv4AAADhAQAAEwAAAAAAAAAAAAAAAAAAAAAAW0NvbnRlbnRfVHlwZXNdLnhtbFBLAQItABQA&#10;BgAIAAAAIQA4/SH/1gAAAJQBAAALAAAAAAAAAAAAAAAAAC8BAABfcmVscy8ucmVsc1BLAQItABQA&#10;BgAIAAAAIQB9yfqK5AEAAKgDAAAOAAAAAAAAAAAAAAAAAC4CAABkcnMvZTJvRG9jLnhtbFBLAQIt&#10;ABQABgAIAAAAIQBuypZZ3QAAAAoBAAAPAAAAAAAAAAAAAAAAAD4EAABkcnMvZG93bnJldi54bWxQ&#10;SwUGAAAAAAQABADzAAAASAUAAAAA&#10;" filled="f" stroked="f">
                <v:textbox>
                  <w:txbxContent>
                    <w:p w14:paraId="1E04D368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sE4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43geRGAqwRbFUZDELgRNj7d7pc07Jjtk&#10;FxlW0HqHTvd32thsaHp0scGELHjbuva34tkBOE4nEBuuWpvNwnXzRxIk68V6QTwSzdYeCfLcuylW&#10;xJsV4TzOL/PVKg9/2rghSRteVUzYMEdlheTPOnfQ+KSJk7a0bHll4WxKWm03q1ahPQVlF+47FOTM&#10;zX+ehisCcHlBKYxIcBslXjFbzD1SkNhL5sHCC8LkNpkFJCF58ZzSHRfs3ymhAUQXR/Ekpt9yC9z3&#10;mhtNO25gdrS8y/Di5ERTK8G1qFxrDeXttD4rhU3/qRTQ7mOjnWCtRie1mnEzuqfhpGbFvJHVIyhY&#10;SRAYaBHmHiwaqb5jNMAMybD+tqOKYdS+F/AKkpAQO3TchsRzq191btmcW6goASrDBqNpuTLToNr1&#10;im8biDS9OyFv4OXU3In6KavDe4M54bgdZpodROd75/U0eZe/AAAA//8DAFBLAwQUAAYACAAAACEA&#10;lHkO6t4AAAAJAQAADwAAAGRycy9kb3ducmV2LnhtbEyPTU/DMAyG70j8h8hI3Fiyae1oqTshEFcQ&#10;40PilrVeW9E4VZOt5d9jTuxmy49eP2+xnV2vTjSGzjPCcmFAEVe+7rhBeH97urkFFaLl2vaeCeGH&#10;AmzLy4vC5rWf+JVOu9goCeGQW4Q2xiHXOlQtORsWfiCW28GPzkZZx0bXo50k3PV6ZUyqne1YPrR2&#10;oIeWqu/d0SF8PB++PtfmpXl0yTD52Wh2mUa8vprv70BFmuM/DH/6og6lOO39keugeoRNskwERViZ&#10;DSgBsiyVYY+QmjXostDnDcpfAAAA//8DAFBLAQItABQABgAIAAAAIQC2gziS/gAAAOEBAAATAAAA&#10;AAAAAAAAAAAAAAAAAABbQ29udGVudF9UeXBlc10ueG1sUEsBAi0AFAAGAAgAAAAhADj9If/WAAAA&#10;lAEAAAsAAAAAAAAAAAAAAAAALwEAAF9yZWxzLy5yZWxzUEsBAi0AFAAGAAgAAAAhAMdqwTi3AgAA&#10;wQUAAA4AAAAAAAAAAAAAAAAALgIAAGRycy9lMm9Eb2MueG1sUEsBAi0AFAAGAAgAAAAhAJR5Dure&#10;AAAACQ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18253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M43WdTdAAAACQEAAA8AAABkcnMvZG93bnJldi54bWxMj0FPg0AQhe8m/ofNmHgxdqEp&#10;YJGlURON19b+gAGmQGRnCbst9N87nvQ08/Je3nxT7BY7qAtNvndsIF5FoIhr1/TcGjh+vT8+gfIB&#10;ucHBMRm4koddeXtTYN64mfd0OYRWSQn7HA10IYy51r7uyKJfuZFYvJObLAaRU6ubCWcpt4NeR1Gq&#10;LfYsFzoc6a2j+vtwtgZOn/NDsp2rj3DM9pv0Ffuscldj7u+Wl2dQgZbwF4ZffEGHUpgqd+bGq0F0&#10;km4lKstapgSyeBODqgwkSQa6LPT/D8ofAA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M43WdT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18253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0C35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B24E6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1BA0"/>
    <w:rsid w:val="00022097"/>
    <w:rsid w:val="0002545C"/>
    <w:rsid w:val="00034DD9"/>
    <w:rsid w:val="00045479"/>
    <w:rsid w:val="0005792C"/>
    <w:rsid w:val="00082554"/>
    <w:rsid w:val="000B0DCD"/>
    <w:rsid w:val="000B18C4"/>
    <w:rsid w:val="000C3578"/>
    <w:rsid w:val="000C738A"/>
    <w:rsid w:val="000E02D9"/>
    <w:rsid w:val="000F1098"/>
    <w:rsid w:val="001007E7"/>
    <w:rsid w:val="001020C0"/>
    <w:rsid w:val="00112394"/>
    <w:rsid w:val="001466B0"/>
    <w:rsid w:val="00157600"/>
    <w:rsid w:val="00170EC5"/>
    <w:rsid w:val="00181E8D"/>
    <w:rsid w:val="00182531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AD5"/>
    <w:rsid w:val="00314023"/>
    <w:rsid w:val="00341484"/>
    <w:rsid w:val="0034555D"/>
    <w:rsid w:val="00357FE3"/>
    <w:rsid w:val="003830DC"/>
    <w:rsid w:val="00386D05"/>
    <w:rsid w:val="00392351"/>
    <w:rsid w:val="003974DF"/>
    <w:rsid w:val="003A6141"/>
    <w:rsid w:val="003D6EA5"/>
    <w:rsid w:val="00404131"/>
    <w:rsid w:val="0042490F"/>
    <w:rsid w:val="004379A6"/>
    <w:rsid w:val="0044234A"/>
    <w:rsid w:val="00456C17"/>
    <w:rsid w:val="00466B9C"/>
    <w:rsid w:val="004823CB"/>
    <w:rsid w:val="004B30DA"/>
    <w:rsid w:val="004D45A8"/>
    <w:rsid w:val="004E1F5C"/>
    <w:rsid w:val="004F0709"/>
    <w:rsid w:val="005023EC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62031"/>
    <w:rsid w:val="00780880"/>
    <w:rsid w:val="0079781D"/>
    <w:rsid w:val="007A791C"/>
    <w:rsid w:val="007B0E1F"/>
    <w:rsid w:val="007B6F6F"/>
    <w:rsid w:val="007D46EB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4367D"/>
    <w:rsid w:val="00966EEE"/>
    <w:rsid w:val="00974EED"/>
    <w:rsid w:val="00977C54"/>
    <w:rsid w:val="00981CA9"/>
    <w:rsid w:val="009A6291"/>
    <w:rsid w:val="009F627D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97B51"/>
    <w:rsid w:val="00BA0007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A0E82"/>
    <w:rsid w:val="00CA164C"/>
    <w:rsid w:val="00CA4661"/>
    <w:rsid w:val="00CE1B4A"/>
    <w:rsid w:val="00CE67A3"/>
    <w:rsid w:val="00D040C1"/>
    <w:rsid w:val="00D1201E"/>
    <w:rsid w:val="00D24FA7"/>
    <w:rsid w:val="00D45A3E"/>
    <w:rsid w:val="00D50EFB"/>
    <w:rsid w:val="00D627FD"/>
    <w:rsid w:val="00D63EE7"/>
    <w:rsid w:val="00D64696"/>
    <w:rsid w:val="00D7710E"/>
    <w:rsid w:val="00D90D49"/>
    <w:rsid w:val="00D9600B"/>
    <w:rsid w:val="00DA63C7"/>
    <w:rsid w:val="00DB1A41"/>
    <w:rsid w:val="00DC5D96"/>
    <w:rsid w:val="00DC7732"/>
    <w:rsid w:val="00DD4F3E"/>
    <w:rsid w:val="00DF5AEF"/>
    <w:rsid w:val="00E11CAC"/>
    <w:rsid w:val="00E13E55"/>
    <w:rsid w:val="00E82502"/>
    <w:rsid w:val="00EA6B34"/>
    <w:rsid w:val="00EA7406"/>
    <w:rsid w:val="00EE1E7B"/>
    <w:rsid w:val="00F03577"/>
    <w:rsid w:val="00F225BF"/>
    <w:rsid w:val="00F46A63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144</Words>
  <Characters>866</Characters>
  <Application>Microsoft Office Word</Application>
  <DocSecurity>0</DocSecurity>
  <Lines>37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35</cp:revision>
  <cp:lastPrinted>2011-03-04T18:48:00Z</cp:lastPrinted>
  <dcterms:created xsi:type="dcterms:W3CDTF">2021-04-19T19:23:00Z</dcterms:created>
  <dcterms:modified xsi:type="dcterms:W3CDTF">2025-12-03T11:35:00Z</dcterms:modified>
</cp:coreProperties>
</file>